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B82CF" w14:textId="77777777" w:rsidR="00874052" w:rsidRDefault="00874052" w:rsidP="008740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SHOLLE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27663B35" w14:textId="77777777" w:rsidR="00874052" w:rsidRDefault="00874052" w:rsidP="008740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Bladesmith.</w:t>
      </w:r>
    </w:p>
    <w:p w14:paraId="17FA2B69" w14:textId="77777777" w:rsidR="00874052" w:rsidRDefault="00874052" w:rsidP="00874052">
      <w:pPr>
        <w:pStyle w:val="NoSpacing"/>
        <w:rPr>
          <w:rFonts w:cs="Times New Roman"/>
          <w:szCs w:val="24"/>
        </w:rPr>
      </w:pPr>
    </w:p>
    <w:p w14:paraId="736015BC" w14:textId="77777777" w:rsidR="00874052" w:rsidRDefault="00874052" w:rsidP="00874052">
      <w:pPr>
        <w:pStyle w:val="NoSpacing"/>
        <w:rPr>
          <w:rFonts w:cs="Times New Roman"/>
          <w:szCs w:val="24"/>
        </w:rPr>
      </w:pPr>
    </w:p>
    <w:p w14:paraId="482ECF26" w14:textId="77777777" w:rsidR="00874052" w:rsidRDefault="00874052" w:rsidP="008740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Goold</w:t>
      </w:r>
      <w:proofErr w:type="spellEnd"/>
      <w:r>
        <w:rPr>
          <w:rFonts w:cs="Times New Roman"/>
          <w:szCs w:val="24"/>
        </w:rPr>
        <w:t xml:space="preserve"> of Gloucester(q.v.) brought a plaint of debt against him and</w:t>
      </w:r>
    </w:p>
    <w:p w14:paraId="46CDB667" w14:textId="77777777" w:rsidR="00874052" w:rsidRDefault="00874052" w:rsidP="008740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5CDB5FD6" w14:textId="77777777" w:rsidR="00874052" w:rsidRDefault="00874052" w:rsidP="008740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32AF9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66F88D73" w14:textId="77777777" w:rsidR="00874052" w:rsidRDefault="00874052" w:rsidP="00874052">
      <w:pPr>
        <w:pStyle w:val="NoSpacing"/>
        <w:rPr>
          <w:rFonts w:cs="Times New Roman"/>
          <w:szCs w:val="24"/>
        </w:rPr>
      </w:pPr>
    </w:p>
    <w:p w14:paraId="68576684" w14:textId="77777777" w:rsidR="00874052" w:rsidRDefault="00874052" w:rsidP="00874052">
      <w:pPr>
        <w:pStyle w:val="NoSpacing"/>
        <w:rPr>
          <w:rFonts w:cs="Times New Roman"/>
          <w:szCs w:val="24"/>
        </w:rPr>
      </w:pPr>
    </w:p>
    <w:p w14:paraId="7C04CBD0" w14:textId="77777777" w:rsidR="00874052" w:rsidRDefault="00874052" w:rsidP="008740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March 2023</w:t>
      </w:r>
    </w:p>
    <w:p w14:paraId="6D00A50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CCE28" w14:textId="77777777" w:rsidR="00874052" w:rsidRDefault="00874052" w:rsidP="009139A6">
      <w:r>
        <w:separator/>
      </w:r>
    </w:p>
  </w:endnote>
  <w:endnote w:type="continuationSeparator" w:id="0">
    <w:p w14:paraId="028B17D3" w14:textId="77777777" w:rsidR="00874052" w:rsidRDefault="008740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081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A28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993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8575C" w14:textId="77777777" w:rsidR="00874052" w:rsidRDefault="00874052" w:rsidP="009139A6">
      <w:r>
        <w:separator/>
      </w:r>
    </w:p>
  </w:footnote>
  <w:footnote w:type="continuationSeparator" w:id="0">
    <w:p w14:paraId="02AB5FF2" w14:textId="77777777" w:rsidR="00874052" w:rsidRDefault="008740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301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9E6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E0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052"/>
    <w:rsid w:val="000666E0"/>
    <w:rsid w:val="002510B7"/>
    <w:rsid w:val="005C130B"/>
    <w:rsid w:val="00826F5C"/>
    <w:rsid w:val="00874052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E172D"/>
  <w15:chartTrackingRefBased/>
  <w15:docId w15:val="{70E3765E-B097-4F04-82A1-1F8EA9D9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740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2023-04-02T09:45:00Z</dcterms:created>
  <dcterms:modified xsi:type="dcterms:W3CDTF">2023-04-02T09:46:00Z</dcterms:modified>
</cp:coreProperties>
</file>